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3E66" w:rsidRDefault="00473E66">
      <w:pPr>
        <w:spacing w:after="120"/>
        <w:ind w:left="12191"/>
        <w:rPr>
          <w:sz w:val="16"/>
          <w:szCs w:val="16"/>
        </w:rPr>
      </w:pPr>
      <w:r>
        <w:rPr>
          <w:sz w:val="16"/>
          <w:szCs w:val="16"/>
        </w:rPr>
        <w:t>Унифицированная форма № Т-1а</w:t>
      </w:r>
      <w:r>
        <w:rPr>
          <w:sz w:val="16"/>
          <w:szCs w:val="16"/>
        </w:rPr>
        <w:br/>
        <w:t>Утверждена Постановлением Госкомстата России</w:t>
      </w:r>
      <w:r>
        <w:rPr>
          <w:sz w:val="16"/>
          <w:szCs w:val="16"/>
        </w:rPr>
        <w:br/>
        <w:t xml:space="preserve">от </w:t>
      </w:r>
      <w:r w:rsidRPr="00053C89">
        <w:rPr>
          <w:sz w:val="16"/>
          <w:szCs w:val="16"/>
        </w:rPr>
        <w:t>05</w:t>
      </w:r>
      <w:r>
        <w:rPr>
          <w:sz w:val="16"/>
          <w:szCs w:val="16"/>
        </w:rPr>
        <w:t>.</w:t>
      </w:r>
      <w:r w:rsidRPr="00053C89">
        <w:rPr>
          <w:sz w:val="16"/>
          <w:szCs w:val="16"/>
        </w:rPr>
        <w:t>01</w:t>
      </w:r>
      <w:r>
        <w:rPr>
          <w:sz w:val="16"/>
          <w:szCs w:val="16"/>
        </w:rPr>
        <w:t>.</w:t>
      </w:r>
      <w:r w:rsidRPr="00053C89">
        <w:rPr>
          <w:sz w:val="16"/>
          <w:szCs w:val="16"/>
        </w:rPr>
        <w:t>20</w:t>
      </w:r>
      <w:r>
        <w:rPr>
          <w:sz w:val="16"/>
          <w:szCs w:val="16"/>
        </w:rPr>
        <w:t>0</w:t>
      </w:r>
      <w:r w:rsidRPr="00053C89">
        <w:rPr>
          <w:sz w:val="16"/>
          <w:szCs w:val="16"/>
        </w:rPr>
        <w:t>4</w:t>
      </w:r>
      <w:r>
        <w:rPr>
          <w:sz w:val="16"/>
          <w:szCs w:val="16"/>
        </w:rPr>
        <w:t xml:space="preserve"> № </w:t>
      </w:r>
      <w:r w:rsidRPr="00053C89">
        <w:rPr>
          <w:sz w:val="16"/>
          <w:szCs w:val="16"/>
        </w:rPr>
        <w:t>1</w:t>
      </w:r>
    </w:p>
    <w:tbl>
      <w:tblPr>
        <w:tblW w:w="15735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616"/>
        <w:gridCol w:w="425"/>
        <w:gridCol w:w="1134"/>
        <w:gridCol w:w="1560"/>
      </w:tblGrid>
      <w:tr w:rsidR="00473E66" w:rsidTr="0077709B">
        <w:trPr>
          <w:cantSplit/>
        </w:trPr>
        <w:tc>
          <w:tcPr>
            <w:tcW w:w="12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3E66" w:rsidRDefault="00473E66"/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3E66" w:rsidRDefault="00473E66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3E66" w:rsidRDefault="00473E66">
            <w:pPr>
              <w:jc w:val="center"/>
            </w:pPr>
            <w:r>
              <w:t>Код</w:t>
            </w:r>
          </w:p>
        </w:tc>
      </w:tr>
      <w:tr w:rsidR="00473E66" w:rsidTr="0077709B">
        <w:trPr>
          <w:cantSplit/>
        </w:trPr>
        <w:tc>
          <w:tcPr>
            <w:tcW w:w="12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3E66" w:rsidRDefault="00473E66"/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3E66" w:rsidRDefault="00473E66">
            <w:r>
              <w:t>Форма по ОКУД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3E66" w:rsidRDefault="00473E66">
            <w:pPr>
              <w:jc w:val="center"/>
            </w:pPr>
            <w:r>
              <w:t>0301015</w:t>
            </w:r>
          </w:p>
        </w:tc>
      </w:tr>
      <w:tr w:rsidR="0077709B" w:rsidTr="0077709B">
        <w:trPr>
          <w:cantSplit/>
        </w:trPr>
        <w:tc>
          <w:tcPr>
            <w:tcW w:w="130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7709B" w:rsidRPr="0077709B" w:rsidRDefault="0077709B" w:rsidP="0077709B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709B" w:rsidRDefault="0077709B" w:rsidP="0077709B">
            <w:pPr>
              <w:ind w:left="198"/>
            </w:pPr>
            <w:r>
              <w:t>по ОКПО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709B" w:rsidRDefault="0077709B" w:rsidP="0077709B">
            <w:pPr>
              <w:jc w:val="center"/>
            </w:pPr>
          </w:p>
        </w:tc>
      </w:tr>
    </w:tbl>
    <w:p w:rsidR="00473E66" w:rsidRDefault="00473E66">
      <w:pPr>
        <w:spacing w:after="240"/>
        <w:ind w:right="2665"/>
        <w:jc w:val="center"/>
        <w:rPr>
          <w:sz w:val="16"/>
          <w:szCs w:val="16"/>
          <w:lang w:val="en-US"/>
        </w:rPr>
      </w:pPr>
      <w:r>
        <w:rPr>
          <w:sz w:val="16"/>
          <w:szCs w:val="16"/>
        </w:rPr>
        <w:t>(наименование организации)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448"/>
        <w:gridCol w:w="1701"/>
        <w:gridCol w:w="1701"/>
      </w:tblGrid>
      <w:tr w:rsidR="00473E66">
        <w:tc>
          <w:tcPr>
            <w:tcW w:w="8448" w:type="dxa"/>
            <w:tcBorders>
              <w:top w:val="nil"/>
              <w:left w:val="nil"/>
              <w:bottom w:val="nil"/>
              <w:right w:val="nil"/>
            </w:tcBorders>
          </w:tcPr>
          <w:p w:rsidR="00473E66" w:rsidRDefault="00473E66"/>
        </w:tc>
        <w:tc>
          <w:tcPr>
            <w:tcW w:w="1701" w:type="dxa"/>
          </w:tcPr>
          <w:p w:rsidR="00473E66" w:rsidRDefault="00473E6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Номер документа</w:t>
            </w:r>
          </w:p>
        </w:tc>
        <w:tc>
          <w:tcPr>
            <w:tcW w:w="1701" w:type="dxa"/>
            <w:vAlign w:val="center"/>
          </w:tcPr>
          <w:p w:rsidR="00473E66" w:rsidRDefault="00473E6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Дата составления</w:t>
            </w:r>
          </w:p>
        </w:tc>
      </w:tr>
      <w:tr w:rsidR="00473E66">
        <w:tc>
          <w:tcPr>
            <w:tcW w:w="8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3E66" w:rsidRDefault="00473E66">
            <w:pPr>
              <w:ind w:right="113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ПРИКАЗ</w:t>
            </w:r>
          </w:p>
        </w:tc>
        <w:tc>
          <w:tcPr>
            <w:tcW w:w="1701" w:type="dxa"/>
            <w:vAlign w:val="bottom"/>
          </w:tcPr>
          <w:p w:rsidR="00473E66" w:rsidRDefault="00473E6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73E66" w:rsidRDefault="00473E6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473E66" w:rsidRDefault="00473E66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(распоряжение)</w:t>
      </w:r>
      <w:r>
        <w:rPr>
          <w:b/>
          <w:bCs/>
          <w:sz w:val="24"/>
          <w:szCs w:val="24"/>
        </w:rPr>
        <w:br/>
        <w:t>о приеме работников на работу</w:t>
      </w:r>
    </w:p>
    <w:p w:rsidR="00473E66" w:rsidRDefault="00473E66">
      <w:pPr>
        <w:spacing w:before="120" w:after="120"/>
        <w:ind w:left="567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Принять на работу:</w:t>
      </w:r>
    </w:p>
    <w:tbl>
      <w:tblPr>
        <w:tblW w:w="1541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35"/>
        <w:gridCol w:w="1418"/>
        <w:gridCol w:w="1984"/>
        <w:gridCol w:w="2835"/>
        <w:gridCol w:w="1259"/>
        <w:gridCol w:w="840"/>
        <w:gridCol w:w="839"/>
        <w:gridCol w:w="700"/>
        <w:gridCol w:w="840"/>
        <w:gridCol w:w="979"/>
        <w:gridCol w:w="1489"/>
      </w:tblGrid>
      <w:tr w:rsidR="00A13D87" w:rsidTr="00A13D87">
        <w:trPr>
          <w:cantSplit/>
          <w:trHeight w:val="408"/>
        </w:trPr>
        <w:tc>
          <w:tcPr>
            <w:tcW w:w="2235" w:type="dxa"/>
            <w:vMerge w:val="restart"/>
            <w:vAlign w:val="center"/>
          </w:tcPr>
          <w:p w:rsidR="00A13D87" w:rsidRDefault="00A13D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Фамилия, имя, от</w:t>
            </w:r>
            <w:bookmarkStart w:id="0" w:name="_GoBack"/>
            <w:bookmarkEnd w:id="0"/>
            <w:r>
              <w:rPr>
                <w:sz w:val="18"/>
                <w:szCs w:val="18"/>
              </w:rPr>
              <w:t>чество</w:t>
            </w:r>
          </w:p>
        </w:tc>
        <w:tc>
          <w:tcPr>
            <w:tcW w:w="1418" w:type="dxa"/>
            <w:vMerge w:val="restart"/>
            <w:vAlign w:val="center"/>
          </w:tcPr>
          <w:p w:rsidR="00A13D87" w:rsidRDefault="00A13D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Табельный номер</w:t>
            </w:r>
          </w:p>
        </w:tc>
        <w:tc>
          <w:tcPr>
            <w:tcW w:w="1984" w:type="dxa"/>
            <w:vMerge w:val="restart"/>
            <w:vAlign w:val="center"/>
          </w:tcPr>
          <w:p w:rsidR="00A13D87" w:rsidRDefault="00A13D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Структурное подразделение</w:t>
            </w:r>
          </w:p>
        </w:tc>
        <w:tc>
          <w:tcPr>
            <w:tcW w:w="2835" w:type="dxa"/>
            <w:vMerge w:val="restart"/>
            <w:vAlign w:val="center"/>
          </w:tcPr>
          <w:p w:rsidR="00A13D87" w:rsidRDefault="00A13D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Должность (специальность, профессия), разряд, класс (категория) квалификации</w:t>
            </w:r>
          </w:p>
        </w:tc>
        <w:tc>
          <w:tcPr>
            <w:tcW w:w="1259" w:type="dxa"/>
            <w:vMerge w:val="restart"/>
            <w:vAlign w:val="center"/>
          </w:tcPr>
          <w:p w:rsidR="00A13D87" w:rsidRPr="00053C89" w:rsidRDefault="00A13D87" w:rsidP="00A13D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Тарифная ставка (оклад), надбавка, </w:t>
            </w:r>
            <w:r w:rsidRPr="00935D3D"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>руб.</w:t>
            </w:r>
          </w:p>
        </w:tc>
        <w:tc>
          <w:tcPr>
            <w:tcW w:w="1679" w:type="dxa"/>
            <w:gridSpan w:val="2"/>
            <w:vAlign w:val="center"/>
          </w:tcPr>
          <w:p w:rsidR="00A13D87" w:rsidRPr="001145D8" w:rsidRDefault="00A13D87">
            <w:pPr>
              <w:jc w:val="center"/>
              <w:rPr>
                <w:sz w:val="18"/>
                <w:szCs w:val="18"/>
              </w:rPr>
            </w:pPr>
            <w:r w:rsidRPr="001145D8">
              <w:rPr>
                <w:sz w:val="18"/>
                <w:szCs w:val="18"/>
              </w:rPr>
              <w:t>Основание:</w:t>
            </w:r>
            <w:r w:rsidRPr="001145D8">
              <w:rPr>
                <w:sz w:val="18"/>
                <w:szCs w:val="18"/>
              </w:rPr>
              <w:br/>
              <w:t>трудовой договор</w:t>
            </w:r>
          </w:p>
        </w:tc>
        <w:tc>
          <w:tcPr>
            <w:tcW w:w="1540" w:type="dxa"/>
            <w:gridSpan w:val="2"/>
            <w:vAlign w:val="center"/>
          </w:tcPr>
          <w:p w:rsidR="00A13D87" w:rsidRDefault="00A13D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Период работы</w:t>
            </w:r>
          </w:p>
        </w:tc>
        <w:tc>
          <w:tcPr>
            <w:tcW w:w="979" w:type="dxa"/>
            <w:vMerge w:val="restart"/>
            <w:vAlign w:val="center"/>
          </w:tcPr>
          <w:p w:rsidR="00A13D87" w:rsidRDefault="00A13D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Испытание на срок, месяцев</w:t>
            </w:r>
          </w:p>
        </w:tc>
        <w:tc>
          <w:tcPr>
            <w:tcW w:w="1489" w:type="dxa"/>
            <w:vMerge w:val="restart"/>
          </w:tcPr>
          <w:p w:rsidR="00A13D87" w:rsidRDefault="00A13D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 приказом (распоряжением) работник ознакомлен. Личная подпись. Дата</w:t>
            </w:r>
          </w:p>
        </w:tc>
      </w:tr>
      <w:tr w:rsidR="00A13D87" w:rsidTr="00A13D87">
        <w:trPr>
          <w:cantSplit/>
          <w:trHeight w:val="145"/>
        </w:trPr>
        <w:tc>
          <w:tcPr>
            <w:tcW w:w="2235" w:type="dxa"/>
            <w:vMerge/>
          </w:tcPr>
          <w:p w:rsidR="00A13D87" w:rsidRDefault="00A13D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A13D87" w:rsidRDefault="00A13D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A13D87" w:rsidRDefault="00A13D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vMerge/>
          </w:tcPr>
          <w:p w:rsidR="00A13D87" w:rsidRDefault="00A13D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9" w:type="dxa"/>
            <w:vMerge/>
          </w:tcPr>
          <w:p w:rsidR="00A13D87" w:rsidRDefault="00A13D87" w:rsidP="00AD5CB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vAlign w:val="center"/>
          </w:tcPr>
          <w:p w:rsidR="00A13D87" w:rsidRPr="001145D8" w:rsidRDefault="00A13D87">
            <w:pPr>
              <w:jc w:val="center"/>
              <w:rPr>
                <w:sz w:val="18"/>
                <w:szCs w:val="18"/>
              </w:rPr>
            </w:pPr>
            <w:r w:rsidRPr="001145D8">
              <w:rPr>
                <w:sz w:val="18"/>
                <w:szCs w:val="18"/>
              </w:rPr>
              <w:t>номер</w:t>
            </w:r>
          </w:p>
        </w:tc>
        <w:tc>
          <w:tcPr>
            <w:tcW w:w="839" w:type="dxa"/>
            <w:vAlign w:val="center"/>
          </w:tcPr>
          <w:p w:rsidR="00A13D87" w:rsidRDefault="00A13D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дата</w:t>
            </w:r>
          </w:p>
        </w:tc>
        <w:tc>
          <w:tcPr>
            <w:tcW w:w="700" w:type="dxa"/>
            <w:vAlign w:val="center"/>
          </w:tcPr>
          <w:p w:rsidR="00A13D87" w:rsidRDefault="00A13D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</w:p>
        </w:tc>
        <w:tc>
          <w:tcPr>
            <w:tcW w:w="840" w:type="dxa"/>
            <w:vAlign w:val="center"/>
          </w:tcPr>
          <w:p w:rsidR="00A13D87" w:rsidRDefault="00A13D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</w:t>
            </w:r>
          </w:p>
        </w:tc>
        <w:tc>
          <w:tcPr>
            <w:tcW w:w="979" w:type="dxa"/>
            <w:vMerge/>
          </w:tcPr>
          <w:p w:rsidR="00A13D87" w:rsidRDefault="00A13D87">
            <w:pPr>
              <w:rPr>
                <w:sz w:val="18"/>
                <w:szCs w:val="18"/>
              </w:rPr>
            </w:pPr>
          </w:p>
        </w:tc>
        <w:tc>
          <w:tcPr>
            <w:tcW w:w="1489" w:type="dxa"/>
            <w:vMerge/>
          </w:tcPr>
          <w:p w:rsidR="00A13D87" w:rsidRDefault="00A13D87">
            <w:pPr>
              <w:rPr>
                <w:sz w:val="18"/>
                <w:szCs w:val="18"/>
              </w:rPr>
            </w:pPr>
          </w:p>
        </w:tc>
      </w:tr>
      <w:tr w:rsidR="00A13D87" w:rsidTr="00A13D87">
        <w:trPr>
          <w:cantSplit/>
          <w:trHeight w:val="196"/>
        </w:trPr>
        <w:tc>
          <w:tcPr>
            <w:tcW w:w="2235" w:type="dxa"/>
          </w:tcPr>
          <w:p w:rsidR="00A13D87" w:rsidRDefault="00A13D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18" w:type="dxa"/>
          </w:tcPr>
          <w:p w:rsidR="00A13D87" w:rsidRDefault="00A13D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984" w:type="dxa"/>
          </w:tcPr>
          <w:p w:rsidR="00A13D87" w:rsidRDefault="00A13D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835" w:type="dxa"/>
          </w:tcPr>
          <w:p w:rsidR="00A13D87" w:rsidRDefault="00A13D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259" w:type="dxa"/>
          </w:tcPr>
          <w:p w:rsidR="00A13D87" w:rsidRDefault="00A13D87" w:rsidP="00AD5C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40" w:type="dxa"/>
          </w:tcPr>
          <w:p w:rsidR="00A13D87" w:rsidRDefault="00A13D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839" w:type="dxa"/>
          </w:tcPr>
          <w:p w:rsidR="00A13D87" w:rsidRDefault="00A13D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700" w:type="dxa"/>
          </w:tcPr>
          <w:p w:rsidR="00A13D87" w:rsidRDefault="00A13D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840" w:type="dxa"/>
          </w:tcPr>
          <w:p w:rsidR="00A13D87" w:rsidRDefault="00A13D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979" w:type="dxa"/>
          </w:tcPr>
          <w:p w:rsidR="00A13D87" w:rsidRDefault="00A13D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1489" w:type="dxa"/>
          </w:tcPr>
          <w:p w:rsidR="00A13D87" w:rsidRDefault="00A13D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</w:tr>
      <w:tr w:rsidR="00A13D87" w:rsidTr="00A13D87">
        <w:trPr>
          <w:cantSplit/>
          <w:trHeight w:val="483"/>
        </w:trPr>
        <w:tc>
          <w:tcPr>
            <w:tcW w:w="2235" w:type="dxa"/>
          </w:tcPr>
          <w:p w:rsidR="00A13D87" w:rsidRDefault="00A13D87"/>
        </w:tc>
        <w:tc>
          <w:tcPr>
            <w:tcW w:w="1418" w:type="dxa"/>
          </w:tcPr>
          <w:p w:rsidR="00A13D87" w:rsidRDefault="00A13D87">
            <w:pPr>
              <w:jc w:val="center"/>
            </w:pPr>
          </w:p>
        </w:tc>
        <w:tc>
          <w:tcPr>
            <w:tcW w:w="1984" w:type="dxa"/>
          </w:tcPr>
          <w:p w:rsidR="00A13D87" w:rsidRDefault="00A13D87"/>
        </w:tc>
        <w:tc>
          <w:tcPr>
            <w:tcW w:w="2835" w:type="dxa"/>
          </w:tcPr>
          <w:p w:rsidR="00A13D87" w:rsidRDefault="00A13D87"/>
        </w:tc>
        <w:tc>
          <w:tcPr>
            <w:tcW w:w="1259" w:type="dxa"/>
          </w:tcPr>
          <w:p w:rsidR="00A13D87" w:rsidRDefault="00A13D87" w:rsidP="00AD5CBC">
            <w:pPr>
              <w:jc w:val="center"/>
            </w:pPr>
          </w:p>
        </w:tc>
        <w:tc>
          <w:tcPr>
            <w:tcW w:w="840" w:type="dxa"/>
          </w:tcPr>
          <w:p w:rsidR="00A13D87" w:rsidRDefault="00A13D87">
            <w:pPr>
              <w:jc w:val="center"/>
            </w:pPr>
          </w:p>
        </w:tc>
        <w:tc>
          <w:tcPr>
            <w:tcW w:w="839" w:type="dxa"/>
          </w:tcPr>
          <w:p w:rsidR="00A13D87" w:rsidRDefault="00A13D87">
            <w:pPr>
              <w:jc w:val="center"/>
            </w:pPr>
          </w:p>
        </w:tc>
        <w:tc>
          <w:tcPr>
            <w:tcW w:w="700" w:type="dxa"/>
          </w:tcPr>
          <w:p w:rsidR="00A13D87" w:rsidRDefault="00A13D87">
            <w:pPr>
              <w:jc w:val="center"/>
            </w:pPr>
          </w:p>
        </w:tc>
        <w:tc>
          <w:tcPr>
            <w:tcW w:w="840" w:type="dxa"/>
          </w:tcPr>
          <w:p w:rsidR="00A13D87" w:rsidRDefault="00A13D87">
            <w:pPr>
              <w:jc w:val="center"/>
            </w:pPr>
          </w:p>
        </w:tc>
        <w:tc>
          <w:tcPr>
            <w:tcW w:w="979" w:type="dxa"/>
          </w:tcPr>
          <w:p w:rsidR="00A13D87" w:rsidRDefault="00A13D87">
            <w:pPr>
              <w:jc w:val="center"/>
            </w:pPr>
          </w:p>
        </w:tc>
        <w:tc>
          <w:tcPr>
            <w:tcW w:w="1489" w:type="dxa"/>
          </w:tcPr>
          <w:p w:rsidR="00A13D87" w:rsidRDefault="00A13D87">
            <w:pPr>
              <w:jc w:val="center"/>
            </w:pPr>
          </w:p>
        </w:tc>
      </w:tr>
      <w:tr w:rsidR="00A13D87" w:rsidTr="00A13D87">
        <w:trPr>
          <w:cantSplit/>
          <w:trHeight w:val="483"/>
        </w:trPr>
        <w:tc>
          <w:tcPr>
            <w:tcW w:w="2235" w:type="dxa"/>
          </w:tcPr>
          <w:p w:rsidR="00A13D87" w:rsidRDefault="00A13D87"/>
        </w:tc>
        <w:tc>
          <w:tcPr>
            <w:tcW w:w="1418" w:type="dxa"/>
          </w:tcPr>
          <w:p w:rsidR="00A13D87" w:rsidRDefault="00A13D87">
            <w:pPr>
              <w:jc w:val="center"/>
            </w:pPr>
          </w:p>
        </w:tc>
        <w:tc>
          <w:tcPr>
            <w:tcW w:w="1984" w:type="dxa"/>
          </w:tcPr>
          <w:p w:rsidR="00A13D87" w:rsidRDefault="00A13D87"/>
        </w:tc>
        <w:tc>
          <w:tcPr>
            <w:tcW w:w="2835" w:type="dxa"/>
          </w:tcPr>
          <w:p w:rsidR="00A13D87" w:rsidRDefault="00A13D87"/>
        </w:tc>
        <w:tc>
          <w:tcPr>
            <w:tcW w:w="1259" w:type="dxa"/>
          </w:tcPr>
          <w:p w:rsidR="00A13D87" w:rsidRDefault="00A13D87" w:rsidP="00AD5CBC">
            <w:pPr>
              <w:jc w:val="center"/>
            </w:pPr>
          </w:p>
        </w:tc>
        <w:tc>
          <w:tcPr>
            <w:tcW w:w="840" w:type="dxa"/>
          </w:tcPr>
          <w:p w:rsidR="00A13D87" w:rsidRDefault="00A13D87">
            <w:pPr>
              <w:jc w:val="center"/>
            </w:pPr>
          </w:p>
        </w:tc>
        <w:tc>
          <w:tcPr>
            <w:tcW w:w="839" w:type="dxa"/>
          </w:tcPr>
          <w:p w:rsidR="00A13D87" w:rsidRDefault="00A13D87">
            <w:pPr>
              <w:jc w:val="center"/>
            </w:pPr>
          </w:p>
        </w:tc>
        <w:tc>
          <w:tcPr>
            <w:tcW w:w="700" w:type="dxa"/>
          </w:tcPr>
          <w:p w:rsidR="00A13D87" w:rsidRDefault="00A13D87">
            <w:pPr>
              <w:jc w:val="center"/>
            </w:pPr>
          </w:p>
        </w:tc>
        <w:tc>
          <w:tcPr>
            <w:tcW w:w="840" w:type="dxa"/>
          </w:tcPr>
          <w:p w:rsidR="00A13D87" w:rsidRDefault="00A13D87">
            <w:pPr>
              <w:jc w:val="center"/>
            </w:pPr>
          </w:p>
        </w:tc>
        <w:tc>
          <w:tcPr>
            <w:tcW w:w="979" w:type="dxa"/>
          </w:tcPr>
          <w:p w:rsidR="00A13D87" w:rsidRDefault="00A13D87">
            <w:pPr>
              <w:jc w:val="center"/>
            </w:pPr>
          </w:p>
        </w:tc>
        <w:tc>
          <w:tcPr>
            <w:tcW w:w="1489" w:type="dxa"/>
          </w:tcPr>
          <w:p w:rsidR="00A13D87" w:rsidRDefault="00A13D87">
            <w:pPr>
              <w:jc w:val="center"/>
            </w:pPr>
          </w:p>
        </w:tc>
      </w:tr>
    </w:tbl>
    <w:p w:rsidR="00473E66" w:rsidRDefault="00473E66"/>
    <w:p w:rsidR="00937175" w:rsidRDefault="00937175"/>
    <w:tbl>
      <w:tblPr>
        <w:tblW w:w="15735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68"/>
        <w:gridCol w:w="5170"/>
        <w:gridCol w:w="426"/>
        <w:gridCol w:w="2268"/>
        <w:gridCol w:w="425"/>
        <w:gridCol w:w="4678"/>
      </w:tblGrid>
      <w:tr w:rsidR="00473E66" w:rsidTr="00B13F69">
        <w:tc>
          <w:tcPr>
            <w:tcW w:w="27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3E66" w:rsidRDefault="00473E66">
            <w:pPr>
              <w:rPr>
                <w:b/>
                <w:bCs/>
              </w:rPr>
            </w:pPr>
            <w:r>
              <w:rPr>
                <w:b/>
                <w:bCs/>
              </w:rPr>
              <w:t>Руководитель организации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3E66" w:rsidRDefault="00473E66">
            <w:pPr>
              <w:jc w:val="center"/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3E66" w:rsidRDefault="00473E66">
            <w:pPr>
              <w:jc w:val="center"/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3E66" w:rsidRDefault="00473E66">
            <w:pPr>
              <w:jc w:val="center"/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3E66" w:rsidRDefault="00473E66">
            <w:pPr>
              <w:jc w:val="center"/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3E66" w:rsidRDefault="00473E66">
            <w:pPr>
              <w:jc w:val="center"/>
            </w:pPr>
          </w:p>
        </w:tc>
      </w:tr>
      <w:tr w:rsidR="00473E66" w:rsidTr="00B13F69">
        <w:tc>
          <w:tcPr>
            <w:tcW w:w="2768" w:type="dxa"/>
            <w:tcBorders>
              <w:top w:val="nil"/>
              <w:left w:val="nil"/>
              <w:bottom w:val="nil"/>
              <w:right w:val="nil"/>
            </w:tcBorders>
          </w:tcPr>
          <w:p w:rsidR="00473E66" w:rsidRDefault="00473E66">
            <w:pPr>
              <w:rPr>
                <w:sz w:val="14"/>
                <w:szCs w:val="14"/>
              </w:rPr>
            </w:pPr>
          </w:p>
        </w:tc>
        <w:tc>
          <w:tcPr>
            <w:tcW w:w="5170" w:type="dxa"/>
            <w:tcBorders>
              <w:top w:val="nil"/>
              <w:left w:val="nil"/>
              <w:bottom w:val="nil"/>
              <w:right w:val="nil"/>
            </w:tcBorders>
          </w:tcPr>
          <w:p w:rsidR="00473E66" w:rsidRDefault="00473E6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(должность)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473E66" w:rsidRDefault="00473E6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73E66" w:rsidRDefault="00473E6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(личная подпись)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473E66" w:rsidRDefault="00473E6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473E66" w:rsidRDefault="00473E6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</w:tbl>
    <w:p w:rsidR="00B13F69" w:rsidRPr="0077709B" w:rsidRDefault="00B13F69" w:rsidP="00B13F69">
      <w:pPr>
        <w:jc w:val="right"/>
        <w:rPr>
          <w:strike/>
          <w:sz w:val="16"/>
          <w:szCs w:val="16"/>
        </w:rPr>
      </w:pPr>
    </w:p>
    <w:p w:rsidR="00473E66" w:rsidRPr="0077709B" w:rsidRDefault="00473E66">
      <w:pPr>
        <w:rPr>
          <w:strike/>
        </w:rPr>
      </w:pPr>
    </w:p>
    <w:p w:rsidR="00937175" w:rsidRDefault="00937175"/>
    <w:sectPr w:rsidR="00937175">
      <w:headerReference w:type="default" r:id="rId6"/>
      <w:pgSz w:w="16840" w:h="11907" w:orient="landscape" w:code="9"/>
      <w:pgMar w:top="1134" w:right="567" w:bottom="567" w:left="567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75BA" w:rsidRDefault="000575BA">
      <w:r>
        <w:separator/>
      </w:r>
    </w:p>
  </w:endnote>
  <w:endnote w:type="continuationSeparator" w:id="0">
    <w:p w:rsidR="000575BA" w:rsidRDefault="000575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75BA" w:rsidRDefault="000575BA">
      <w:r>
        <w:separator/>
      </w:r>
    </w:p>
  </w:footnote>
  <w:footnote w:type="continuationSeparator" w:id="0">
    <w:p w:rsidR="000575BA" w:rsidRDefault="000575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7175" w:rsidRDefault="00937175" w:rsidP="00937175">
    <w:pPr>
      <w:pStyle w:val="a3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0C6"/>
    <w:rsid w:val="0000173A"/>
    <w:rsid w:val="0003581E"/>
    <w:rsid w:val="00053C89"/>
    <w:rsid w:val="000575BA"/>
    <w:rsid w:val="001145D8"/>
    <w:rsid w:val="00145F7D"/>
    <w:rsid w:val="00242381"/>
    <w:rsid w:val="002E4DDE"/>
    <w:rsid w:val="003C3F1F"/>
    <w:rsid w:val="004555EF"/>
    <w:rsid w:val="00473E66"/>
    <w:rsid w:val="00481347"/>
    <w:rsid w:val="005C4EC4"/>
    <w:rsid w:val="0065556F"/>
    <w:rsid w:val="006D4FB7"/>
    <w:rsid w:val="0077709B"/>
    <w:rsid w:val="00794930"/>
    <w:rsid w:val="00796737"/>
    <w:rsid w:val="008D59A8"/>
    <w:rsid w:val="008E00C6"/>
    <w:rsid w:val="00931FDA"/>
    <w:rsid w:val="00935D3D"/>
    <w:rsid w:val="00937175"/>
    <w:rsid w:val="00A13D87"/>
    <w:rsid w:val="00AD5CBC"/>
    <w:rsid w:val="00B13F69"/>
    <w:rsid w:val="00B454D9"/>
    <w:rsid w:val="00C66E11"/>
    <w:rsid w:val="00CA790F"/>
    <w:rsid w:val="00CE593A"/>
    <w:rsid w:val="00CF04CF"/>
    <w:rsid w:val="00D110ED"/>
    <w:rsid w:val="00D47123"/>
    <w:rsid w:val="00DC2531"/>
    <w:rsid w:val="00DF5201"/>
    <w:rsid w:val="00ED68CB"/>
    <w:rsid w:val="00F26144"/>
    <w:rsid w:val="00F6260B"/>
    <w:rsid w:val="00FC5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46BC0A89-2C32-49E5-ACB2-ECFA49BA2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pPr>
      <w:keepNext/>
      <w:ind w:left="1390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0"/>
      <w:szCs w:val="20"/>
    </w:rPr>
  </w:style>
  <w:style w:type="paragraph" w:styleId="a7">
    <w:name w:val="footnote text"/>
    <w:basedOn w:val="a"/>
    <w:link w:val="a8"/>
    <w:uiPriority w:val="99"/>
    <w:semiHidden/>
    <w:rsid w:val="00DC2531"/>
  </w:style>
  <w:style w:type="character" w:customStyle="1" w:styleId="a8">
    <w:name w:val="Текст сноски Знак"/>
    <w:basedOn w:val="a0"/>
    <w:link w:val="a7"/>
    <w:uiPriority w:val="99"/>
    <w:semiHidden/>
    <w:locked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semiHidden/>
    <w:rsid w:val="00DC2531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etrova_mv\AppData\Local\Temp\v8_DCF1_11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v8_DCF1_11</Template>
  <TotalTime>1</TotalTime>
  <Pages>1</Pages>
  <Words>112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Унифицированная форма № Т-1а</vt:lpstr>
    </vt:vector>
  </TitlesOfParts>
  <Company>КонсультантПлюс</Company>
  <LinksUpToDate>false</LinksUpToDate>
  <CharactersWithSpaces>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Унифицированная форма № Т-1а</dc:title>
  <dc:subject/>
  <dc:creator>Петрова Мария Владимировна</dc:creator>
  <cp:keywords/>
  <dc:description/>
  <cp:lastModifiedBy>Белорукова Оксана Тадеушевна</cp:lastModifiedBy>
  <cp:revision>4</cp:revision>
  <cp:lastPrinted>2009-08-07T08:27:00Z</cp:lastPrinted>
  <dcterms:created xsi:type="dcterms:W3CDTF">2025-01-20T07:37:00Z</dcterms:created>
  <dcterms:modified xsi:type="dcterms:W3CDTF">2025-01-20T08:46:00Z</dcterms:modified>
</cp:coreProperties>
</file>